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982D" w14:textId="77777777" w:rsidR="00542FC6" w:rsidRDefault="00542FC6" w:rsidP="00542FC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09BA16E" w14:textId="77777777" w:rsidR="00542FC6" w:rsidRDefault="00542FC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8CE3CE" w14:textId="77777777" w:rsidR="0085747A" w:rsidRPr="00FA7FD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7FDB">
        <w:rPr>
          <w:rFonts w:ascii="Corbel" w:hAnsi="Corbel"/>
          <w:b/>
          <w:smallCaps/>
          <w:sz w:val="24"/>
          <w:szCs w:val="24"/>
        </w:rPr>
        <w:t>SYLABUS</w:t>
      </w:r>
    </w:p>
    <w:p w14:paraId="210C56CA" w14:textId="77777777" w:rsidR="0085747A" w:rsidRPr="00FA7FDB" w:rsidRDefault="0071620A" w:rsidP="0070618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7FDB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A7FDB">
        <w:rPr>
          <w:rFonts w:ascii="Corbel" w:hAnsi="Corbel"/>
          <w:b/>
          <w:smallCaps/>
          <w:sz w:val="24"/>
          <w:szCs w:val="24"/>
        </w:rPr>
        <w:t xml:space="preserve"> </w:t>
      </w:r>
      <w:r w:rsidR="004C35B4">
        <w:rPr>
          <w:rFonts w:ascii="Corbel" w:hAnsi="Corbel"/>
          <w:b/>
          <w:smallCaps/>
          <w:sz w:val="24"/>
          <w:szCs w:val="24"/>
        </w:rPr>
        <w:t>2025-2030</w:t>
      </w:r>
    </w:p>
    <w:p w14:paraId="716A4E15" w14:textId="77777777" w:rsidR="0085747A" w:rsidRPr="00FA7FDB" w:rsidRDefault="00445970" w:rsidP="004C35B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  <w:t xml:space="preserve">Rok akademicki   </w:t>
      </w:r>
      <w:r w:rsidR="008E3D13" w:rsidRPr="00FA7FDB">
        <w:rPr>
          <w:rFonts w:ascii="Corbel" w:hAnsi="Corbel"/>
          <w:sz w:val="24"/>
          <w:szCs w:val="24"/>
        </w:rPr>
        <w:t>202</w:t>
      </w:r>
      <w:r w:rsidR="004C35B4">
        <w:rPr>
          <w:rFonts w:ascii="Corbel" w:hAnsi="Corbel"/>
          <w:sz w:val="24"/>
          <w:szCs w:val="24"/>
        </w:rPr>
        <w:t>5</w:t>
      </w:r>
      <w:r w:rsidR="008E3D13" w:rsidRPr="00FA7FDB">
        <w:rPr>
          <w:rFonts w:ascii="Corbel" w:hAnsi="Corbel"/>
          <w:sz w:val="24"/>
          <w:szCs w:val="24"/>
        </w:rPr>
        <w:t>/202</w:t>
      </w:r>
      <w:r w:rsidR="00706186">
        <w:rPr>
          <w:rFonts w:ascii="Corbel" w:hAnsi="Corbel"/>
          <w:sz w:val="24"/>
          <w:szCs w:val="24"/>
        </w:rPr>
        <w:t>5</w:t>
      </w:r>
      <w:r w:rsidR="004C35B4">
        <w:rPr>
          <w:rFonts w:ascii="Corbel" w:hAnsi="Corbel"/>
          <w:sz w:val="24"/>
          <w:szCs w:val="24"/>
        </w:rPr>
        <w:t>6</w:t>
      </w:r>
    </w:p>
    <w:p w14:paraId="16427F81" w14:textId="77777777" w:rsidR="0085747A" w:rsidRPr="00FA7F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7FDB">
        <w:rPr>
          <w:rFonts w:ascii="Corbel" w:hAnsi="Corbel"/>
          <w:szCs w:val="24"/>
        </w:rPr>
        <w:t xml:space="preserve">1. </w:t>
      </w:r>
      <w:r w:rsidR="0085747A" w:rsidRPr="00FA7FDB">
        <w:rPr>
          <w:rFonts w:ascii="Corbel" w:hAnsi="Corbel"/>
          <w:szCs w:val="24"/>
        </w:rPr>
        <w:t xml:space="preserve">Podstawowe </w:t>
      </w:r>
      <w:r w:rsidR="00445970" w:rsidRPr="00FA7FD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7FDB" w14:paraId="646268B2" w14:textId="77777777" w:rsidTr="008E3D13">
        <w:tc>
          <w:tcPr>
            <w:tcW w:w="2694" w:type="dxa"/>
            <w:vAlign w:val="center"/>
          </w:tcPr>
          <w:p w14:paraId="102245B8" w14:textId="77777777" w:rsidR="0085747A" w:rsidRPr="00FA7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D94CC2" w14:textId="77777777" w:rsidR="0085747A" w:rsidRPr="00FA7FDB" w:rsidRDefault="004C35B4" w:rsidP="008E3D1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="008E3D13" w:rsidRPr="00FA7FDB">
              <w:rPr>
                <w:rFonts w:ascii="Corbel" w:hAnsi="Corbel"/>
                <w:sz w:val="24"/>
                <w:szCs w:val="24"/>
              </w:rPr>
              <w:t>iomedyczne podstawy rozwoju człowieka</w:t>
            </w:r>
          </w:p>
        </w:tc>
      </w:tr>
      <w:tr w:rsidR="0085747A" w:rsidRPr="00FA7FDB" w14:paraId="7D8FF79C" w14:textId="77777777" w:rsidTr="008E3D13">
        <w:tc>
          <w:tcPr>
            <w:tcW w:w="2694" w:type="dxa"/>
            <w:vAlign w:val="center"/>
          </w:tcPr>
          <w:p w14:paraId="2E5753AD" w14:textId="77777777" w:rsidR="0085747A" w:rsidRPr="00FA7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31D39C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A7FDB" w14:paraId="021746D9" w14:textId="77777777" w:rsidTr="008E3D13">
        <w:tc>
          <w:tcPr>
            <w:tcW w:w="2694" w:type="dxa"/>
            <w:vAlign w:val="center"/>
          </w:tcPr>
          <w:p w14:paraId="171B2A1D" w14:textId="77777777" w:rsidR="0085747A" w:rsidRPr="00FA7FDB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7F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2B598E" w14:textId="77777777" w:rsidR="0085747A" w:rsidRPr="00FA7FDB" w:rsidRDefault="00BC51C2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A7FDB" w14:paraId="3EB3D9FA" w14:textId="77777777" w:rsidTr="008E3D13">
        <w:tc>
          <w:tcPr>
            <w:tcW w:w="2694" w:type="dxa"/>
            <w:vAlign w:val="center"/>
          </w:tcPr>
          <w:p w14:paraId="5205B764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5958E3" w14:textId="77777777" w:rsidR="0085747A" w:rsidRPr="00FA7FDB" w:rsidRDefault="00B0545A" w:rsidP="00EC0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</w:t>
            </w:r>
            <w:r w:rsidR="00EC0DC6">
              <w:rPr>
                <w:rFonts w:ascii="Corbel" w:hAnsi="Corbel"/>
                <w:b w:val="0"/>
                <w:sz w:val="24"/>
                <w:szCs w:val="24"/>
              </w:rPr>
              <w:t xml:space="preserve">Medyczny </w:t>
            </w:r>
          </w:p>
        </w:tc>
      </w:tr>
      <w:tr w:rsidR="0085747A" w:rsidRPr="00FA7FDB" w14:paraId="7B02B50E" w14:textId="77777777" w:rsidTr="008E3D13">
        <w:tc>
          <w:tcPr>
            <w:tcW w:w="2694" w:type="dxa"/>
            <w:vAlign w:val="center"/>
          </w:tcPr>
          <w:p w14:paraId="14BE19AC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EBAAC2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A7FDB" w14:paraId="77011D6E" w14:textId="77777777" w:rsidTr="008E3D13">
        <w:tc>
          <w:tcPr>
            <w:tcW w:w="2694" w:type="dxa"/>
            <w:vAlign w:val="center"/>
          </w:tcPr>
          <w:p w14:paraId="31E8DF76" w14:textId="77777777" w:rsidR="0085747A" w:rsidRPr="00FA7F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D171A1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4CDB" w:rsidRPr="00FA7FDB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FA7FDB" w14:paraId="3E1B4BEE" w14:textId="77777777" w:rsidTr="008E3D13">
        <w:tc>
          <w:tcPr>
            <w:tcW w:w="2694" w:type="dxa"/>
            <w:vAlign w:val="center"/>
          </w:tcPr>
          <w:p w14:paraId="00D2ED0A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DC57A6" w14:textId="77777777" w:rsidR="0085747A" w:rsidRPr="00FA7FDB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A7FDB" w14:paraId="23248DA8" w14:textId="77777777" w:rsidTr="008E3D13">
        <w:tc>
          <w:tcPr>
            <w:tcW w:w="2694" w:type="dxa"/>
            <w:vAlign w:val="center"/>
          </w:tcPr>
          <w:p w14:paraId="383CB97C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A4A397" w14:textId="77777777" w:rsidR="0085747A" w:rsidRPr="00FA7FDB" w:rsidRDefault="00FD1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A7FDB" w14:paraId="4C0B128C" w14:textId="77777777" w:rsidTr="008E3D13">
        <w:tc>
          <w:tcPr>
            <w:tcW w:w="2694" w:type="dxa"/>
            <w:vAlign w:val="center"/>
          </w:tcPr>
          <w:p w14:paraId="4C5B298B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7FDB">
              <w:rPr>
                <w:rFonts w:ascii="Corbel" w:hAnsi="Corbel"/>
                <w:sz w:val="24"/>
                <w:szCs w:val="24"/>
              </w:rPr>
              <w:t>/y</w:t>
            </w:r>
            <w:r w:rsidRPr="00FA7F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558639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E3D13" w:rsidRPr="00FA7FDB" w14:paraId="5245F855" w14:textId="77777777" w:rsidTr="008E3D13">
        <w:tc>
          <w:tcPr>
            <w:tcW w:w="2694" w:type="dxa"/>
            <w:vAlign w:val="center"/>
          </w:tcPr>
          <w:p w14:paraId="5FD35688" w14:textId="77777777"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AB78CC" w14:textId="77777777" w:rsidR="008E3D13" w:rsidRPr="00FA7FDB" w:rsidRDefault="008E3D13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E3D13" w:rsidRPr="00FA7FDB" w14:paraId="4AB597EB" w14:textId="77777777" w:rsidTr="008E3D13">
        <w:tc>
          <w:tcPr>
            <w:tcW w:w="2694" w:type="dxa"/>
            <w:vAlign w:val="center"/>
          </w:tcPr>
          <w:p w14:paraId="6154C6FE" w14:textId="77777777"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62F09E" w14:textId="77777777" w:rsidR="008E3D13" w:rsidRPr="00FA7FDB" w:rsidRDefault="008E3D13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E3D13" w:rsidRPr="00FA7FDB" w14:paraId="438D8309" w14:textId="77777777" w:rsidTr="008E3D13">
        <w:tc>
          <w:tcPr>
            <w:tcW w:w="2694" w:type="dxa"/>
            <w:vAlign w:val="center"/>
          </w:tcPr>
          <w:p w14:paraId="3391E6E4" w14:textId="77777777"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538E78" w14:textId="77777777" w:rsidR="008E3D13" w:rsidRPr="00FA7FDB" w:rsidRDefault="0007259A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Brożyna</w:t>
            </w:r>
          </w:p>
        </w:tc>
      </w:tr>
      <w:tr w:rsidR="0085747A" w:rsidRPr="00FA7FDB" w14:paraId="4FCF906C" w14:textId="77777777" w:rsidTr="008E3D13">
        <w:tc>
          <w:tcPr>
            <w:tcW w:w="2694" w:type="dxa"/>
            <w:vAlign w:val="center"/>
          </w:tcPr>
          <w:p w14:paraId="26E8CA69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A9E553" w14:textId="77777777" w:rsidR="0085747A" w:rsidRPr="00FA7FDB" w:rsidRDefault="001A0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Brożyna</w:t>
            </w:r>
          </w:p>
        </w:tc>
      </w:tr>
    </w:tbl>
    <w:p w14:paraId="68E44EF5" w14:textId="77777777" w:rsidR="0085747A" w:rsidRPr="00FA7FDB" w:rsidRDefault="0085747A" w:rsidP="008E3D13">
      <w:pPr>
        <w:pStyle w:val="Podpunkty"/>
        <w:ind w:left="0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 xml:space="preserve">* </w:t>
      </w:r>
      <w:r w:rsidRPr="00FA7FDB">
        <w:rPr>
          <w:rFonts w:ascii="Corbel" w:hAnsi="Corbel"/>
          <w:i/>
          <w:sz w:val="24"/>
          <w:szCs w:val="24"/>
        </w:rPr>
        <w:t>-</w:t>
      </w:r>
      <w:r w:rsidR="00B90885" w:rsidRPr="00FA7F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7FDB">
        <w:rPr>
          <w:rFonts w:ascii="Corbel" w:hAnsi="Corbel"/>
          <w:b w:val="0"/>
          <w:sz w:val="24"/>
          <w:szCs w:val="24"/>
        </w:rPr>
        <w:t>e,</w:t>
      </w:r>
      <w:r w:rsidRPr="00FA7FDB">
        <w:rPr>
          <w:rFonts w:ascii="Corbel" w:hAnsi="Corbel"/>
          <w:i/>
          <w:sz w:val="24"/>
          <w:szCs w:val="24"/>
        </w:rPr>
        <w:t xml:space="preserve"> </w:t>
      </w:r>
      <w:r w:rsidRPr="00FA7F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7FDB">
        <w:rPr>
          <w:rFonts w:ascii="Corbel" w:hAnsi="Corbel"/>
          <w:b w:val="0"/>
          <w:i/>
          <w:sz w:val="24"/>
          <w:szCs w:val="24"/>
        </w:rPr>
        <w:t>w Jednostce</w:t>
      </w:r>
    </w:p>
    <w:p w14:paraId="19B5F109" w14:textId="77777777" w:rsidR="00923D7D" w:rsidRPr="00FA7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ECAC8D" w14:textId="77777777" w:rsidR="0085747A" w:rsidRPr="00FA7F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>1.</w:t>
      </w:r>
      <w:r w:rsidR="00E22FBC" w:rsidRPr="00FA7FDB">
        <w:rPr>
          <w:rFonts w:ascii="Corbel" w:hAnsi="Corbel"/>
          <w:sz w:val="24"/>
          <w:szCs w:val="24"/>
        </w:rPr>
        <w:t>1</w:t>
      </w:r>
      <w:r w:rsidRPr="00FA7F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9A48599" w14:textId="77777777" w:rsidR="00923D7D" w:rsidRPr="00FA7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17700D" w:rsidRPr="00FA7FDB" w14:paraId="61F297E9" w14:textId="77777777" w:rsidTr="001770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979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Semestr</w:t>
            </w:r>
          </w:p>
          <w:p w14:paraId="5A2BF718" w14:textId="77777777" w:rsidR="00015B8F" w:rsidRPr="00FA7FD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(</w:t>
            </w:r>
            <w:r w:rsidR="00363F78" w:rsidRPr="00FA7F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4023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788C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7A0A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89C1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8CD3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7816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9A04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63DD" w14:textId="77777777" w:rsidR="00015B8F" w:rsidRPr="00FA7FDB" w:rsidRDefault="0017700D" w:rsidP="001770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2260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7FDB">
              <w:rPr>
                <w:rFonts w:ascii="Corbel" w:hAnsi="Corbel"/>
                <w:b/>
                <w:szCs w:val="24"/>
              </w:rPr>
              <w:t>Liczba pkt</w:t>
            </w:r>
            <w:r w:rsidR="00B90885" w:rsidRPr="00FA7FDB">
              <w:rPr>
                <w:rFonts w:ascii="Corbel" w:hAnsi="Corbel"/>
                <w:b/>
                <w:szCs w:val="24"/>
              </w:rPr>
              <w:t>.</w:t>
            </w:r>
            <w:r w:rsidRPr="00FA7F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3D13" w:rsidRPr="00FA7FDB" w14:paraId="13325BB1" w14:textId="77777777" w:rsidTr="001770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A16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9BCF" w14:textId="77777777" w:rsidR="008E3D13" w:rsidRPr="00FA7FDB" w:rsidRDefault="00517AA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286B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7100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0EEE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72BD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91EE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2610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FC0C" w14:textId="77777777" w:rsidR="008E3D13" w:rsidRPr="00FA7FDB" w:rsidRDefault="00517AA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0FBC" w14:textId="77777777" w:rsidR="008E3D13" w:rsidRPr="00FA7FDB" w:rsidRDefault="003731E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</w:tr>
    </w:tbl>
    <w:p w14:paraId="0DF45837" w14:textId="77777777" w:rsidR="00923D7D" w:rsidRPr="00FA7F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E8F152" w14:textId="77777777" w:rsidR="00923D7D" w:rsidRPr="00FA7FD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7ED19A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>1.2.</w:t>
      </w:r>
      <w:r w:rsidRPr="00FA7F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C3BA954" w14:textId="77777777"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eastAsia="MS Gothic" w:hAnsi="Corbel"/>
          <w:b w:val="0"/>
          <w:szCs w:val="24"/>
        </w:rPr>
        <w:sym w:font="Wingdings" w:char="F078"/>
      </w:r>
      <w:r w:rsidRPr="00FA7FDB">
        <w:rPr>
          <w:rFonts w:ascii="Corbel" w:eastAsia="MS Gothic" w:hAnsi="Corbel"/>
          <w:b w:val="0"/>
          <w:szCs w:val="24"/>
        </w:rPr>
        <w:t xml:space="preserve"> </w:t>
      </w:r>
      <w:r w:rsidRPr="00FA7FD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7DBF80C" w14:textId="77777777"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7FDB">
        <w:rPr>
          <w:rFonts w:ascii="MS Gothic" w:eastAsia="MS Gothic" w:hAnsi="MS Gothic" w:cs="MS Gothic" w:hint="eastAsia"/>
          <w:b w:val="0"/>
          <w:szCs w:val="24"/>
        </w:rPr>
        <w:t>☐</w:t>
      </w:r>
      <w:r w:rsidRPr="00FA7F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C7BA00" w14:textId="77777777"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5378370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1.3 </w:t>
      </w:r>
      <w:r w:rsidRPr="00FA7FDB">
        <w:rPr>
          <w:rFonts w:ascii="Corbel" w:hAnsi="Corbel"/>
          <w:smallCaps w:val="0"/>
          <w:szCs w:val="24"/>
        </w:rPr>
        <w:tab/>
        <w:t>Forma zaliczenia przedmiotu  (z toku)</w:t>
      </w:r>
    </w:p>
    <w:p w14:paraId="6DBA600A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wykład: zaliczenie bez oceny</w:t>
      </w:r>
      <w:r w:rsidRPr="00FA7FDB">
        <w:rPr>
          <w:rFonts w:ascii="Corbel" w:hAnsi="Corbel"/>
          <w:b w:val="0"/>
          <w:smallCaps w:val="0"/>
          <w:szCs w:val="24"/>
        </w:rPr>
        <w:tab/>
      </w:r>
    </w:p>
    <w:p w14:paraId="22033F52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71A0DE9D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całość przedmiotu: egzamin</w:t>
      </w:r>
    </w:p>
    <w:p w14:paraId="43892538" w14:textId="77777777" w:rsidR="00E960BB" w:rsidRPr="00FA7FD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5BCAB" w14:textId="77777777" w:rsidR="00E960BB" w:rsidRPr="00FA7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7F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17944040" w14:textId="77777777" w:rsidTr="00745302">
        <w:tc>
          <w:tcPr>
            <w:tcW w:w="9670" w:type="dxa"/>
          </w:tcPr>
          <w:p w14:paraId="7D03D877" w14:textId="77777777" w:rsidR="0085747A" w:rsidRPr="00FA7FDB" w:rsidRDefault="00FB4C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średniej.</w:t>
            </w:r>
          </w:p>
        </w:tc>
      </w:tr>
    </w:tbl>
    <w:p w14:paraId="2D7183D5" w14:textId="77777777" w:rsidR="00153C41" w:rsidRPr="00FA7F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DB5F23" w14:textId="77777777" w:rsidR="0085747A" w:rsidRPr="00FA7FD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7FDB">
        <w:rPr>
          <w:rFonts w:ascii="Corbel" w:hAnsi="Corbel"/>
          <w:szCs w:val="24"/>
        </w:rPr>
        <w:t>3.</w:t>
      </w:r>
      <w:r w:rsidR="0085747A" w:rsidRPr="00FA7FDB">
        <w:rPr>
          <w:rFonts w:ascii="Corbel" w:hAnsi="Corbel"/>
          <w:szCs w:val="24"/>
        </w:rPr>
        <w:t xml:space="preserve"> </w:t>
      </w:r>
      <w:r w:rsidR="00A84C85" w:rsidRPr="00FA7FDB">
        <w:rPr>
          <w:rFonts w:ascii="Corbel" w:hAnsi="Corbel"/>
          <w:szCs w:val="24"/>
        </w:rPr>
        <w:t>cele, efekty uczenia się</w:t>
      </w:r>
      <w:r w:rsidR="0085747A" w:rsidRPr="00FA7FDB">
        <w:rPr>
          <w:rFonts w:ascii="Corbel" w:hAnsi="Corbel"/>
          <w:szCs w:val="24"/>
        </w:rPr>
        <w:t xml:space="preserve"> , treści Programowe i stosowane metody Dydaktyczne</w:t>
      </w:r>
    </w:p>
    <w:p w14:paraId="58DDBCF8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A76EA7" w14:textId="77777777" w:rsidR="0085747A" w:rsidRPr="00FA7F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FA7FDB">
        <w:rPr>
          <w:rFonts w:ascii="Corbel" w:hAnsi="Corbel"/>
          <w:sz w:val="24"/>
          <w:szCs w:val="24"/>
        </w:rPr>
        <w:t>Cele przedmiotu</w:t>
      </w:r>
    </w:p>
    <w:p w14:paraId="2B4CE079" w14:textId="77777777" w:rsidR="00F83B28" w:rsidRPr="00FA7FD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FA7FDB" w14:paraId="520EA71B" w14:textId="77777777" w:rsidTr="00923D7D">
        <w:tc>
          <w:tcPr>
            <w:tcW w:w="851" w:type="dxa"/>
            <w:vAlign w:val="center"/>
          </w:tcPr>
          <w:p w14:paraId="3F4C59B3" w14:textId="77777777" w:rsidR="0085747A" w:rsidRPr="00FA7FD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19F666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aspektami rozwoju oraz wpływem czynników endogennych i egzogennych na rozwój i zdrowie człowieka.</w:t>
            </w:r>
          </w:p>
        </w:tc>
      </w:tr>
      <w:tr w:rsidR="0085747A" w:rsidRPr="00FA7FDB" w14:paraId="3E35D960" w14:textId="77777777" w:rsidTr="00923D7D">
        <w:tc>
          <w:tcPr>
            <w:tcW w:w="851" w:type="dxa"/>
            <w:vAlign w:val="center"/>
          </w:tcPr>
          <w:p w14:paraId="172DA0FC" w14:textId="77777777" w:rsidR="0085747A" w:rsidRPr="00FA7FDB" w:rsidRDefault="00FB4CD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C85A5C8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85747A" w:rsidRPr="00FA7FDB" w14:paraId="66ADC049" w14:textId="77777777" w:rsidTr="00923D7D">
        <w:tc>
          <w:tcPr>
            <w:tcW w:w="851" w:type="dxa"/>
            <w:vAlign w:val="center"/>
          </w:tcPr>
          <w:p w14:paraId="32E10B0C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E7196A9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FB4CDB" w:rsidRPr="00FA7FDB" w14:paraId="16907CC1" w14:textId="77777777" w:rsidTr="00923D7D">
        <w:tc>
          <w:tcPr>
            <w:tcW w:w="851" w:type="dxa"/>
            <w:vAlign w:val="center"/>
          </w:tcPr>
          <w:p w14:paraId="32B6AA21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4A98643" w14:textId="77777777" w:rsidR="00FB4CDB" w:rsidRPr="00FA7FDB" w:rsidRDefault="00FB4CDB" w:rsidP="00FB4C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FB4CDB" w:rsidRPr="00FA7FDB" w14:paraId="2DDC6C82" w14:textId="77777777" w:rsidTr="00923D7D">
        <w:tc>
          <w:tcPr>
            <w:tcW w:w="851" w:type="dxa"/>
            <w:vAlign w:val="center"/>
          </w:tcPr>
          <w:p w14:paraId="400EA55F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CEAFC44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FB4CDB" w:rsidRPr="00FA7FDB" w14:paraId="6F6E028F" w14:textId="77777777" w:rsidTr="00923D7D">
        <w:tc>
          <w:tcPr>
            <w:tcW w:w="851" w:type="dxa"/>
            <w:vAlign w:val="center"/>
          </w:tcPr>
          <w:p w14:paraId="7C3B8CB7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392525A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rozwojem psychomotorycznym człowieka i jego znaczeniem.</w:t>
            </w:r>
          </w:p>
        </w:tc>
      </w:tr>
      <w:tr w:rsidR="00FB4CDB" w:rsidRPr="00FA7FDB" w14:paraId="227254EA" w14:textId="77777777" w:rsidTr="00923D7D">
        <w:tc>
          <w:tcPr>
            <w:tcW w:w="851" w:type="dxa"/>
            <w:vAlign w:val="center"/>
          </w:tcPr>
          <w:p w14:paraId="6A652D2B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682C953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FB4CDB" w:rsidRPr="00FA7FDB" w14:paraId="5805F694" w14:textId="77777777" w:rsidTr="00923D7D">
        <w:tc>
          <w:tcPr>
            <w:tcW w:w="851" w:type="dxa"/>
            <w:vAlign w:val="center"/>
          </w:tcPr>
          <w:p w14:paraId="17304DBB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14:paraId="3322C5AB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FB4CDB" w:rsidRPr="00FA7FDB" w14:paraId="56886B54" w14:textId="77777777" w:rsidTr="00923D7D">
        <w:tc>
          <w:tcPr>
            <w:tcW w:w="851" w:type="dxa"/>
            <w:vAlign w:val="center"/>
          </w:tcPr>
          <w:p w14:paraId="77D17436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14:paraId="396443C3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  <w:tr w:rsidR="007D3DDF" w:rsidRPr="00FA7FDB" w14:paraId="24602076" w14:textId="77777777" w:rsidTr="00923D7D">
        <w:tc>
          <w:tcPr>
            <w:tcW w:w="851" w:type="dxa"/>
            <w:vAlign w:val="center"/>
          </w:tcPr>
          <w:p w14:paraId="4A8A470A" w14:textId="77777777" w:rsidR="007D3DDF" w:rsidRPr="00FA7FDB" w:rsidRDefault="007D3D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14:paraId="35D41616" w14:textId="77777777" w:rsidR="007D3DDF" w:rsidRPr="00FA7FDB" w:rsidRDefault="007D3D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z zasadami pierwszej pomocy.</w:t>
            </w:r>
          </w:p>
        </w:tc>
      </w:tr>
    </w:tbl>
    <w:p w14:paraId="16CA19E0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4F5308" w14:textId="77777777" w:rsidR="001D7B54" w:rsidRPr="00FA7F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 xml:space="preserve">3.2 </w:t>
      </w:r>
      <w:r w:rsidR="001D7B54" w:rsidRPr="00FA7FDB">
        <w:rPr>
          <w:rFonts w:ascii="Corbel" w:hAnsi="Corbel"/>
          <w:b/>
          <w:sz w:val="24"/>
          <w:szCs w:val="24"/>
        </w:rPr>
        <w:t xml:space="preserve">Efekty </w:t>
      </w:r>
      <w:r w:rsidR="00C05F44" w:rsidRPr="00FA7F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7FDB">
        <w:rPr>
          <w:rFonts w:ascii="Corbel" w:hAnsi="Corbel"/>
          <w:b/>
          <w:sz w:val="24"/>
          <w:szCs w:val="24"/>
        </w:rPr>
        <w:t>dla przedmiotu</w:t>
      </w:r>
      <w:r w:rsidR="00445970" w:rsidRPr="00FA7FDB">
        <w:rPr>
          <w:rFonts w:ascii="Corbel" w:hAnsi="Corbel"/>
          <w:sz w:val="24"/>
          <w:szCs w:val="24"/>
        </w:rPr>
        <w:t xml:space="preserve"> </w:t>
      </w:r>
    </w:p>
    <w:p w14:paraId="18313DA3" w14:textId="77777777" w:rsidR="001D7B54" w:rsidRPr="00FA7FD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FA7FDB" w14:paraId="56A07356" w14:textId="77777777" w:rsidTr="0071620A">
        <w:tc>
          <w:tcPr>
            <w:tcW w:w="1701" w:type="dxa"/>
            <w:vAlign w:val="center"/>
          </w:tcPr>
          <w:p w14:paraId="341666FD" w14:textId="77777777" w:rsidR="0085747A" w:rsidRPr="00FA7F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7FD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7FD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79CA68" w14:textId="77777777" w:rsidR="0085747A" w:rsidRPr="00FA7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56D119" w14:textId="77777777" w:rsidR="0085747A" w:rsidRPr="00FA7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7FD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7700D" w:rsidRPr="00FA7FDB" w14:paraId="56F2F4DC" w14:textId="77777777" w:rsidTr="0071620A">
        <w:tc>
          <w:tcPr>
            <w:tcW w:w="1701" w:type="dxa"/>
            <w:vAlign w:val="center"/>
          </w:tcPr>
          <w:p w14:paraId="6475A07A" w14:textId="77777777" w:rsidR="0017700D" w:rsidRPr="00FA7FDB" w:rsidRDefault="0017700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F9A5A4A" w14:textId="77777777" w:rsidR="0017700D" w:rsidRPr="00FA7FDB" w:rsidRDefault="0017700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2F8686ED" w14:textId="77777777" w:rsidR="0017700D" w:rsidRPr="00FA7FDB" w:rsidRDefault="0017700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26951" w:rsidRPr="00FA7FDB" w14:paraId="630B7FFC" w14:textId="77777777" w:rsidTr="0017700D">
        <w:tc>
          <w:tcPr>
            <w:tcW w:w="1701" w:type="dxa"/>
          </w:tcPr>
          <w:p w14:paraId="41A86FB1" w14:textId="77777777" w:rsidR="00926951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D1B5FC" w14:textId="77777777" w:rsidR="00497664" w:rsidRPr="00FA7FDB" w:rsidRDefault="00926951" w:rsidP="00FB4C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Wykaże się podstawową wiedzą o biologicznych, antropologicznych i medycznych podstawach rozwoju i funkcjonowania człowieka w ontogenezie.</w:t>
            </w:r>
          </w:p>
        </w:tc>
        <w:tc>
          <w:tcPr>
            <w:tcW w:w="1873" w:type="dxa"/>
            <w:vAlign w:val="center"/>
          </w:tcPr>
          <w:p w14:paraId="093F78D7" w14:textId="77777777" w:rsidR="00926951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14:paraId="15A34CA3" w14:textId="77777777" w:rsidTr="0017700D">
        <w:tc>
          <w:tcPr>
            <w:tcW w:w="1701" w:type="dxa"/>
          </w:tcPr>
          <w:p w14:paraId="4B39C302" w14:textId="77777777"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01F3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096" w:type="dxa"/>
          </w:tcPr>
          <w:p w14:paraId="01FB031D" w14:textId="77777777" w:rsidR="007958B6" w:rsidRPr="00FA7FDB" w:rsidRDefault="007958B6" w:rsidP="00FB4C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Zdefiniuje i uzasadni zróżnicowane możliwości człowieka determinowane różnymi czynnikami natury biologicznej, psychologicznej, pedagogicznej, społecznej i kulturowej.</w:t>
            </w:r>
          </w:p>
        </w:tc>
        <w:tc>
          <w:tcPr>
            <w:tcW w:w="1873" w:type="dxa"/>
            <w:vAlign w:val="center"/>
          </w:tcPr>
          <w:p w14:paraId="15B32BC8" w14:textId="77777777"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14:paraId="1C345516" w14:textId="77777777" w:rsidTr="0017700D">
        <w:tc>
          <w:tcPr>
            <w:tcW w:w="1701" w:type="dxa"/>
          </w:tcPr>
          <w:p w14:paraId="34BFBD71" w14:textId="77777777"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D362AE" w14:textId="77777777" w:rsidR="0085747A" w:rsidRPr="00FA7FDB" w:rsidRDefault="00926951" w:rsidP="009269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Opisze problematykę zdrowotną człowieka w ontogenezie.</w:t>
            </w:r>
          </w:p>
        </w:tc>
        <w:tc>
          <w:tcPr>
            <w:tcW w:w="1873" w:type="dxa"/>
            <w:vAlign w:val="center"/>
          </w:tcPr>
          <w:p w14:paraId="5A7D83C0" w14:textId="77777777"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14:paraId="79020827" w14:textId="77777777" w:rsidTr="0017700D">
        <w:tc>
          <w:tcPr>
            <w:tcW w:w="1701" w:type="dxa"/>
          </w:tcPr>
          <w:p w14:paraId="1EB0FBE5" w14:textId="77777777"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BC3DF0" w14:textId="77777777" w:rsidR="007D3DDF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Opisze zasady pierwszej pomocy przedmedycznej.</w:t>
            </w:r>
          </w:p>
        </w:tc>
        <w:tc>
          <w:tcPr>
            <w:tcW w:w="1873" w:type="dxa"/>
            <w:vAlign w:val="center"/>
          </w:tcPr>
          <w:p w14:paraId="7EA0C712" w14:textId="77777777"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PS.W15.</w:t>
            </w:r>
          </w:p>
        </w:tc>
      </w:tr>
      <w:tr w:rsidR="007958B6" w:rsidRPr="00FA7FDB" w14:paraId="2CFFE367" w14:textId="77777777" w:rsidTr="0017700D">
        <w:tc>
          <w:tcPr>
            <w:tcW w:w="1701" w:type="dxa"/>
          </w:tcPr>
          <w:p w14:paraId="5DFFC1DE" w14:textId="77777777"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BD4BAC" w14:textId="77777777" w:rsidR="007958B6" w:rsidRPr="00FA7FDB" w:rsidRDefault="00926951" w:rsidP="009269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Dokona obserwacji, analizy i interpretacji na temat biologicznych uwarunkowań rozwoju człowieka, w tym różnych sytuacji i zdarzeń pedagogicznych, zanalizuje i oceni wykorzystując wiedzę biologiczną, pedagogiczną, psychologiczną i socjologiczną oraz zaprojektuje sposoby rozwiązania występujących problemów.</w:t>
            </w:r>
          </w:p>
        </w:tc>
        <w:tc>
          <w:tcPr>
            <w:tcW w:w="1873" w:type="dxa"/>
            <w:vAlign w:val="center"/>
          </w:tcPr>
          <w:p w14:paraId="740CE025" w14:textId="77777777"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7958B6" w:rsidRPr="00FA7FDB" w14:paraId="3E62D905" w14:textId="77777777" w:rsidTr="0017700D">
        <w:tc>
          <w:tcPr>
            <w:tcW w:w="1701" w:type="dxa"/>
          </w:tcPr>
          <w:p w14:paraId="6FC3B8E9" w14:textId="77777777"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299C253" w14:textId="77777777" w:rsidR="007958B6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Udzieli pierwszej  pomocy przedmedycznej .</w:t>
            </w:r>
          </w:p>
        </w:tc>
        <w:tc>
          <w:tcPr>
            <w:tcW w:w="1873" w:type="dxa"/>
            <w:vAlign w:val="center"/>
          </w:tcPr>
          <w:p w14:paraId="1FC0B169" w14:textId="77777777"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PS.U14.</w:t>
            </w:r>
          </w:p>
        </w:tc>
      </w:tr>
      <w:tr w:rsidR="007958B6" w:rsidRPr="00FA7FDB" w14:paraId="64531E5B" w14:textId="77777777" w:rsidTr="0017700D">
        <w:tc>
          <w:tcPr>
            <w:tcW w:w="1701" w:type="dxa"/>
          </w:tcPr>
          <w:p w14:paraId="712C606B" w14:textId="77777777"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E7BCD46" w14:textId="77777777" w:rsidR="007958B6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Posiada świadomość swojej wiedzy biomedycznej oraz konieczności ciągłego dokształcania i doskonalenia zawodowego.</w:t>
            </w:r>
          </w:p>
        </w:tc>
        <w:tc>
          <w:tcPr>
            <w:tcW w:w="1873" w:type="dxa"/>
            <w:vAlign w:val="center"/>
          </w:tcPr>
          <w:p w14:paraId="7E7EDF8D" w14:textId="77777777"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14:paraId="63C065E5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11DE0D" w14:textId="77777777" w:rsidR="0085747A" w:rsidRPr="00FA7F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FA7FDB">
        <w:rPr>
          <w:rFonts w:ascii="Corbel" w:hAnsi="Corbel"/>
          <w:b/>
          <w:sz w:val="24"/>
          <w:szCs w:val="24"/>
        </w:rPr>
        <w:t xml:space="preserve"> </w:t>
      </w:r>
      <w:r w:rsidR="0085747A" w:rsidRPr="00FA7FDB">
        <w:rPr>
          <w:rFonts w:ascii="Corbel" w:hAnsi="Corbel"/>
          <w:b/>
          <w:sz w:val="24"/>
          <w:szCs w:val="24"/>
        </w:rPr>
        <w:t>T</w:t>
      </w:r>
      <w:r w:rsidR="001D7B54" w:rsidRPr="00FA7FD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A7FDB">
        <w:rPr>
          <w:rFonts w:ascii="Corbel" w:hAnsi="Corbel"/>
          <w:sz w:val="24"/>
          <w:szCs w:val="24"/>
        </w:rPr>
        <w:t xml:space="preserve">  </w:t>
      </w:r>
    </w:p>
    <w:p w14:paraId="33808D16" w14:textId="77777777" w:rsidR="0085747A" w:rsidRPr="00FA7F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 xml:space="preserve">Problematyka wykładu </w:t>
      </w:r>
    </w:p>
    <w:p w14:paraId="65B16233" w14:textId="77777777" w:rsidR="00675843" w:rsidRPr="00FA7FD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6D66E031" w14:textId="77777777" w:rsidTr="00923D7D">
        <w:tc>
          <w:tcPr>
            <w:tcW w:w="9639" w:type="dxa"/>
          </w:tcPr>
          <w:p w14:paraId="61113D3B" w14:textId="77777777" w:rsidR="0085747A" w:rsidRPr="00FA7F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7FDB" w14:paraId="6AB04945" w14:textId="77777777" w:rsidTr="00923D7D">
        <w:tc>
          <w:tcPr>
            <w:tcW w:w="9639" w:type="dxa"/>
          </w:tcPr>
          <w:p w14:paraId="1EB396E3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926951" w:rsidRPr="00FA7FDB" w14:paraId="48C78BE3" w14:textId="77777777" w:rsidTr="00923D7D">
        <w:tc>
          <w:tcPr>
            <w:tcW w:w="9639" w:type="dxa"/>
          </w:tcPr>
          <w:p w14:paraId="07F7CEDC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Czynniki endogenne genetyczne, paragenetyczne i niegenetyczne wpływające na rozwój człowieka.</w:t>
            </w:r>
          </w:p>
        </w:tc>
      </w:tr>
      <w:tr w:rsidR="00926951" w:rsidRPr="00FA7FDB" w14:paraId="1C9D5CA8" w14:textId="77777777" w:rsidTr="00923D7D">
        <w:tc>
          <w:tcPr>
            <w:tcW w:w="9639" w:type="dxa"/>
          </w:tcPr>
          <w:p w14:paraId="2A4E659F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Wybrane zagadnienia z zakresu genetyki. Przykłady chorób genetycznych.</w:t>
            </w:r>
          </w:p>
        </w:tc>
      </w:tr>
      <w:tr w:rsidR="00926951" w:rsidRPr="00FA7FDB" w14:paraId="5FFAC4A1" w14:textId="77777777" w:rsidTr="00923D7D">
        <w:tc>
          <w:tcPr>
            <w:tcW w:w="9639" w:type="dxa"/>
          </w:tcPr>
          <w:p w14:paraId="5BF84EFA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Charakterystyka okresów rozwojowych człowieka ze szczególnym uwzględnieniem okresu prenatalnego i progresywnego.</w:t>
            </w:r>
          </w:p>
        </w:tc>
      </w:tr>
      <w:tr w:rsidR="00926951" w:rsidRPr="00FA7FDB" w14:paraId="31C8A0D5" w14:textId="77777777" w:rsidTr="00923D7D">
        <w:tc>
          <w:tcPr>
            <w:tcW w:w="9639" w:type="dxa"/>
          </w:tcPr>
          <w:p w14:paraId="32563F56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926951" w:rsidRPr="00FA7FDB" w14:paraId="31F4E145" w14:textId="77777777" w:rsidTr="00923D7D">
        <w:tc>
          <w:tcPr>
            <w:tcW w:w="9639" w:type="dxa"/>
          </w:tcPr>
          <w:p w14:paraId="78CED601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Zasady pierwszej pomocy przedmedycznej.</w:t>
            </w:r>
            <w:r w:rsidR="00F05768" w:rsidRPr="00FA7F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A72E61E" w14:textId="77777777" w:rsidR="0085747A" w:rsidRPr="00FA7F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F2BC67" w14:textId="77777777" w:rsidR="0085747A" w:rsidRPr="00FA7F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7FDB">
        <w:rPr>
          <w:rFonts w:ascii="Corbel" w:hAnsi="Corbel"/>
          <w:sz w:val="24"/>
          <w:szCs w:val="24"/>
        </w:rPr>
        <w:t xml:space="preserve">, </w:t>
      </w:r>
      <w:r w:rsidRPr="00FA7FDB">
        <w:rPr>
          <w:rFonts w:ascii="Corbel" w:hAnsi="Corbel"/>
          <w:sz w:val="24"/>
          <w:szCs w:val="24"/>
        </w:rPr>
        <w:t xml:space="preserve">zajęć praktycznych </w:t>
      </w:r>
    </w:p>
    <w:p w14:paraId="2F329B67" w14:textId="77777777" w:rsidR="0085747A" w:rsidRPr="00FA7FD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358962BB" w14:textId="77777777" w:rsidTr="00923D7D">
        <w:tc>
          <w:tcPr>
            <w:tcW w:w="9639" w:type="dxa"/>
          </w:tcPr>
          <w:p w14:paraId="43808C0B" w14:textId="77777777" w:rsidR="0085747A" w:rsidRPr="00FA7FD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7FDB" w14:paraId="1B72B3D7" w14:textId="77777777" w:rsidTr="00923D7D">
        <w:tc>
          <w:tcPr>
            <w:tcW w:w="9639" w:type="dxa"/>
          </w:tcPr>
          <w:p w14:paraId="729D6683" w14:textId="77777777"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85747A" w:rsidRPr="00FA7FDB" w14:paraId="70FBA839" w14:textId="77777777" w:rsidTr="00923D7D">
        <w:tc>
          <w:tcPr>
            <w:tcW w:w="9639" w:type="dxa"/>
          </w:tcPr>
          <w:p w14:paraId="1A6A0983" w14:textId="77777777"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mięśniowy – budowa, rozwój i funkcje tkanki mięśniowej. Podział i ogólna topografia mięśni. Fizjologia układu.</w:t>
            </w:r>
          </w:p>
        </w:tc>
      </w:tr>
      <w:tr w:rsidR="0085747A" w:rsidRPr="00FA7FDB" w14:paraId="7DCA3EA1" w14:textId="77777777" w:rsidTr="00F05768">
        <w:trPr>
          <w:trHeight w:val="390"/>
        </w:trPr>
        <w:tc>
          <w:tcPr>
            <w:tcW w:w="9639" w:type="dxa"/>
          </w:tcPr>
          <w:p w14:paraId="01719769" w14:textId="77777777"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F05768" w:rsidRPr="00FA7FDB" w14:paraId="4E5F63BF" w14:textId="77777777" w:rsidTr="00F05768">
        <w:trPr>
          <w:trHeight w:val="390"/>
        </w:trPr>
        <w:tc>
          <w:tcPr>
            <w:tcW w:w="9639" w:type="dxa"/>
          </w:tcPr>
          <w:p w14:paraId="52D19C20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F05768" w:rsidRPr="00FA7FDB" w14:paraId="73B64BA0" w14:textId="77777777" w:rsidTr="00F05768">
        <w:trPr>
          <w:trHeight w:val="390"/>
        </w:trPr>
        <w:tc>
          <w:tcPr>
            <w:tcW w:w="9639" w:type="dxa"/>
          </w:tcPr>
          <w:p w14:paraId="3C827459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F05768" w:rsidRPr="00FA7FDB" w14:paraId="5999F7E2" w14:textId="77777777" w:rsidTr="00F05768">
        <w:trPr>
          <w:trHeight w:val="390"/>
        </w:trPr>
        <w:tc>
          <w:tcPr>
            <w:tcW w:w="9639" w:type="dxa"/>
          </w:tcPr>
          <w:p w14:paraId="33803C67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F05768" w:rsidRPr="00FA7FDB" w14:paraId="3BECD28E" w14:textId="77777777" w:rsidTr="00F05768">
        <w:trPr>
          <w:trHeight w:val="390"/>
        </w:trPr>
        <w:tc>
          <w:tcPr>
            <w:tcW w:w="9639" w:type="dxa"/>
          </w:tcPr>
          <w:p w14:paraId="02C78959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endokrynalny – gruczoły wydzielania wewnętrznego, hormony i ich wpływ na funkcjonowanie ustroju. Hormonalne sterowanie rozwojem. Przykłady chorób związanych z układem.</w:t>
            </w:r>
          </w:p>
        </w:tc>
      </w:tr>
      <w:tr w:rsidR="00F05768" w:rsidRPr="00FA7FDB" w14:paraId="18A385F1" w14:textId="77777777" w:rsidTr="00F05768">
        <w:trPr>
          <w:trHeight w:val="390"/>
        </w:trPr>
        <w:tc>
          <w:tcPr>
            <w:tcW w:w="9639" w:type="dxa"/>
          </w:tcPr>
          <w:p w14:paraId="07566669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rozrodczy – budowa, rozwój i funkcjonowanie. Dymorfizm płciowy. Zdrowie prokreacyjne i seksualne.</w:t>
            </w:r>
          </w:p>
        </w:tc>
      </w:tr>
      <w:tr w:rsidR="00F05768" w:rsidRPr="00FA7FDB" w14:paraId="07197B95" w14:textId="77777777" w:rsidTr="00F05768">
        <w:trPr>
          <w:trHeight w:val="390"/>
        </w:trPr>
        <w:tc>
          <w:tcPr>
            <w:tcW w:w="9639" w:type="dxa"/>
          </w:tcPr>
          <w:p w14:paraId="54562014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F05768" w:rsidRPr="00FA7FDB" w14:paraId="50763877" w14:textId="77777777" w:rsidTr="00F05768">
        <w:trPr>
          <w:trHeight w:val="390"/>
        </w:trPr>
        <w:tc>
          <w:tcPr>
            <w:tcW w:w="9639" w:type="dxa"/>
          </w:tcPr>
          <w:p w14:paraId="77A6AE36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Podstawy resuscytacji.</w:t>
            </w:r>
          </w:p>
        </w:tc>
      </w:tr>
    </w:tbl>
    <w:p w14:paraId="626107F8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B8DA9" w14:textId="77777777" w:rsidR="0085747A" w:rsidRPr="00FA7F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>3.4 Metody dydaktyczne</w:t>
      </w:r>
      <w:r w:rsidRPr="00FA7FDB">
        <w:rPr>
          <w:rFonts w:ascii="Corbel" w:hAnsi="Corbel"/>
          <w:b w:val="0"/>
          <w:smallCaps w:val="0"/>
          <w:szCs w:val="24"/>
        </w:rPr>
        <w:t xml:space="preserve"> </w:t>
      </w:r>
    </w:p>
    <w:p w14:paraId="01F65AB3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23162" w14:textId="77777777" w:rsidR="00153C41" w:rsidRPr="00FA7FDB" w:rsidRDefault="0017700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</w:t>
      </w:r>
      <w:r w:rsidR="0085747A" w:rsidRPr="00FA7FDB">
        <w:rPr>
          <w:rFonts w:ascii="Corbel" w:hAnsi="Corbel"/>
          <w:b w:val="0"/>
          <w:smallCaps w:val="0"/>
          <w:szCs w:val="24"/>
        </w:rPr>
        <w:t>ykład</w:t>
      </w:r>
      <w:r w:rsidR="00153C41" w:rsidRPr="00FA7FDB">
        <w:rPr>
          <w:rFonts w:ascii="Corbel" w:hAnsi="Corbel"/>
          <w:b w:val="0"/>
          <w:smallCaps w:val="0"/>
          <w:szCs w:val="24"/>
        </w:rPr>
        <w:t>: wykład</w:t>
      </w:r>
      <w:r w:rsidR="0085747A" w:rsidRPr="00FA7FD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A7FD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A7FDB">
        <w:rPr>
          <w:rFonts w:ascii="Corbel" w:hAnsi="Corbel"/>
          <w:b w:val="0"/>
          <w:smallCaps w:val="0"/>
          <w:szCs w:val="24"/>
        </w:rPr>
        <w:t>wykład z prezentacją multimedialną</w:t>
      </w:r>
      <w:r w:rsidR="00F05768" w:rsidRPr="00FA7FDB">
        <w:rPr>
          <w:rFonts w:ascii="Corbel" w:hAnsi="Corbel"/>
          <w:b w:val="0"/>
          <w:smallCaps w:val="0"/>
          <w:szCs w:val="24"/>
        </w:rPr>
        <w:t>.</w:t>
      </w:r>
    </w:p>
    <w:p w14:paraId="662D6AD2" w14:textId="77777777" w:rsidR="00F05768" w:rsidRPr="00FA7FDB" w:rsidRDefault="0017700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warsztaty</w:t>
      </w:r>
      <w:r w:rsidR="00153C41" w:rsidRPr="00FA7FDB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FA7FD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FA7FDB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FA7FD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FA7FDB">
        <w:rPr>
          <w:rFonts w:ascii="Corbel" w:hAnsi="Corbel"/>
          <w:b w:val="0"/>
          <w:smallCaps w:val="0"/>
          <w:szCs w:val="24"/>
        </w:rPr>
        <w:t>praca w </w:t>
      </w:r>
      <w:r w:rsidR="0085747A" w:rsidRPr="00FA7FDB">
        <w:rPr>
          <w:rFonts w:ascii="Corbel" w:hAnsi="Corbel"/>
          <w:b w:val="0"/>
          <w:smallCaps w:val="0"/>
          <w:szCs w:val="24"/>
        </w:rPr>
        <w:t>grupach</w:t>
      </w:r>
      <w:r w:rsidR="00886DFA" w:rsidRPr="00FA7FDB">
        <w:rPr>
          <w:rFonts w:ascii="Corbel" w:hAnsi="Corbel"/>
          <w:b w:val="0"/>
          <w:smallCaps w:val="0"/>
          <w:szCs w:val="24"/>
        </w:rPr>
        <w:t xml:space="preserve">, </w:t>
      </w:r>
      <w:r w:rsidR="00A47CD8" w:rsidRPr="00FA7FDB">
        <w:rPr>
          <w:rFonts w:ascii="Corbel" w:hAnsi="Corbel"/>
          <w:b w:val="0"/>
          <w:smallCaps w:val="0"/>
          <w:szCs w:val="24"/>
        </w:rPr>
        <w:t>dyskusja.</w:t>
      </w:r>
      <w:r w:rsidR="00886DFA" w:rsidRPr="00FA7FDB">
        <w:rPr>
          <w:rFonts w:ascii="Corbel" w:hAnsi="Corbel"/>
          <w:b w:val="0"/>
          <w:smallCaps w:val="0"/>
          <w:szCs w:val="24"/>
        </w:rPr>
        <w:t>.</w:t>
      </w:r>
    </w:p>
    <w:p w14:paraId="7767F28C" w14:textId="77777777" w:rsidR="00E960BB" w:rsidRPr="00FA7FD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D0D327" w14:textId="77777777" w:rsidR="00E960BB" w:rsidRPr="00FA7FD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416766" w14:textId="77777777" w:rsidR="0085747A" w:rsidRPr="00FA7F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 </w:t>
      </w:r>
      <w:r w:rsidR="0085747A" w:rsidRPr="00FA7FDB">
        <w:rPr>
          <w:rFonts w:ascii="Corbel" w:hAnsi="Corbel"/>
          <w:smallCaps w:val="0"/>
          <w:szCs w:val="24"/>
        </w:rPr>
        <w:t>METODY I KRYTERIA OCENY</w:t>
      </w:r>
      <w:r w:rsidR="009F4610" w:rsidRPr="00FA7FDB">
        <w:rPr>
          <w:rFonts w:ascii="Corbel" w:hAnsi="Corbel"/>
          <w:smallCaps w:val="0"/>
          <w:szCs w:val="24"/>
        </w:rPr>
        <w:t xml:space="preserve"> </w:t>
      </w:r>
    </w:p>
    <w:p w14:paraId="67285A91" w14:textId="77777777" w:rsidR="00923D7D" w:rsidRPr="00FA7FD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275474" w14:textId="77777777" w:rsidR="0085747A" w:rsidRPr="00FA7F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7FDB">
        <w:rPr>
          <w:rFonts w:ascii="Corbel" w:hAnsi="Corbel"/>
          <w:smallCaps w:val="0"/>
          <w:szCs w:val="24"/>
        </w:rPr>
        <w:t>uczenia się</w:t>
      </w:r>
    </w:p>
    <w:p w14:paraId="09DFAF93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3"/>
        <w:gridCol w:w="2115"/>
      </w:tblGrid>
      <w:tr w:rsidR="0085747A" w:rsidRPr="00FA7FDB" w14:paraId="1A9BC7DF" w14:textId="77777777" w:rsidTr="001159D9">
        <w:tc>
          <w:tcPr>
            <w:tcW w:w="1962" w:type="dxa"/>
            <w:vAlign w:val="center"/>
          </w:tcPr>
          <w:p w14:paraId="655F4E2D" w14:textId="77777777" w:rsidR="0085747A" w:rsidRPr="00FA7FD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44701E5" w14:textId="77777777" w:rsidR="0085747A" w:rsidRPr="00FA7FD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20771A" w14:textId="77777777" w:rsidR="0085747A" w:rsidRPr="00FA7FD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0F85C9CF" w14:textId="77777777" w:rsidR="0085747A" w:rsidRPr="00FA7FDB" w:rsidRDefault="0085747A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</w:tc>
      </w:tr>
      <w:tr w:rsidR="0085747A" w:rsidRPr="00FA7FDB" w14:paraId="20A16BE0" w14:textId="77777777" w:rsidTr="001159D9">
        <w:tc>
          <w:tcPr>
            <w:tcW w:w="1962" w:type="dxa"/>
          </w:tcPr>
          <w:p w14:paraId="654F6CEF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3" w:type="dxa"/>
          </w:tcPr>
          <w:p w14:paraId="3312EC22" w14:textId="77777777" w:rsidR="0085747A" w:rsidRPr="00FA7FDB" w:rsidRDefault="005F55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 xml:space="preserve">egzamin, </w:t>
            </w:r>
            <w:r w:rsidR="0040212F" w:rsidRPr="00FA7FDB">
              <w:rPr>
                <w:rFonts w:ascii="Corbel" w:hAnsi="Corbel"/>
                <w:b w:val="0"/>
                <w:szCs w:val="24"/>
              </w:rPr>
              <w:t>Kolokwium, prezentacja multimedialna, dyskusja</w:t>
            </w:r>
          </w:p>
        </w:tc>
        <w:tc>
          <w:tcPr>
            <w:tcW w:w="2115" w:type="dxa"/>
            <w:vAlign w:val="center"/>
          </w:tcPr>
          <w:p w14:paraId="77F9AFFC" w14:textId="77777777" w:rsidR="0085747A" w:rsidRPr="00FA7FDB" w:rsidRDefault="00B95940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40E15C5E" w14:textId="77777777" w:rsidR="00B95940" w:rsidRPr="00FA7FDB" w:rsidRDefault="0017700D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14:paraId="383A9C3B" w14:textId="77777777" w:rsidTr="001159D9">
        <w:tc>
          <w:tcPr>
            <w:tcW w:w="1962" w:type="dxa"/>
          </w:tcPr>
          <w:p w14:paraId="6BB42F2A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7A824056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Kolokwium, prezentacja multimedialna, analiza tekstu z dyskusją</w:t>
            </w:r>
          </w:p>
        </w:tc>
        <w:tc>
          <w:tcPr>
            <w:tcW w:w="2115" w:type="dxa"/>
            <w:vAlign w:val="center"/>
          </w:tcPr>
          <w:p w14:paraId="71EB1A9A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63686D6B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14:paraId="677151A2" w14:textId="77777777" w:rsidTr="001159D9">
        <w:tc>
          <w:tcPr>
            <w:tcW w:w="1962" w:type="dxa"/>
          </w:tcPr>
          <w:p w14:paraId="3B884EAA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3" w:type="dxa"/>
          </w:tcPr>
          <w:p w14:paraId="773E9151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Kolokwium, prezentacja multimedialna, analiza tekstu z dyskusją</w:t>
            </w:r>
          </w:p>
        </w:tc>
        <w:tc>
          <w:tcPr>
            <w:tcW w:w="2115" w:type="dxa"/>
            <w:vAlign w:val="center"/>
          </w:tcPr>
          <w:p w14:paraId="3659CE28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2E46A694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14:paraId="6B0BFBAC" w14:textId="77777777" w:rsidTr="001159D9">
        <w:tc>
          <w:tcPr>
            <w:tcW w:w="1962" w:type="dxa"/>
          </w:tcPr>
          <w:p w14:paraId="015593D7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3" w:type="dxa"/>
          </w:tcPr>
          <w:p w14:paraId="4B15465E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5" w:type="dxa"/>
            <w:vAlign w:val="center"/>
          </w:tcPr>
          <w:p w14:paraId="0A3964E3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56E00426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0212F" w:rsidRPr="00FA7FDB" w14:paraId="27153ABE" w14:textId="77777777" w:rsidTr="001159D9">
        <w:tc>
          <w:tcPr>
            <w:tcW w:w="1962" w:type="dxa"/>
          </w:tcPr>
          <w:p w14:paraId="45C2D578" w14:textId="77777777"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3" w:type="dxa"/>
          </w:tcPr>
          <w:p w14:paraId="5E842A4B" w14:textId="77777777" w:rsidR="0040212F" w:rsidRPr="00FA7FDB" w:rsidRDefault="0040212F" w:rsidP="005F55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95940" w:rsidRPr="00FA7FDB">
              <w:rPr>
                <w:rFonts w:ascii="Corbel" w:hAnsi="Corbel"/>
                <w:b w:val="0"/>
                <w:szCs w:val="24"/>
              </w:rPr>
              <w:t xml:space="preserve">analiza tekstu z dyskusją </w:t>
            </w:r>
          </w:p>
        </w:tc>
        <w:tc>
          <w:tcPr>
            <w:tcW w:w="2115" w:type="dxa"/>
            <w:vAlign w:val="center"/>
          </w:tcPr>
          <w:p w14:paraId="0F5766F3" w14:textId="77777777" w:rsidR="0040212F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0212F" w:rsidRPr="00FA7FDB" w14:paraId="2B82CFF0" w14:textId="77777777" w:rsidTr="001159D9">
        <w:tc>
          <w:tcPr>
            <w:tcW w:w="1962" w:type="dxa"/>
          </w:tcPr>
          <w:p w14:paraId="747B42EB" w14:textId="77777777"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3" w:type="dxa"/>
          </w:tcPr>
          <w:p w14:paraId="37C31E8B" w14:textId="77777777"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Kolokwium</w:t>
            </w:r>
            <w:r w:rsidR="00B95940" w:rsidRPr="00FA7FDB">
              <w:rPr>
                <w:rFonts w:ascii="Corbel" w:hAnsi="Corbel"/>
                <w:b w:val="0"/>
                <w:szCs w:val="24"/>
              </w:rPr>
              <w:t>, ćwiczenia praktyczne, obserwacja podczas zajęć</w:t>
            </w:r>
          </w:p>
        </w:tc>
        <w:tc>
          <w:tcPr>
            <w:tcW w:w="2115" w:type="dxa"/>
            <w:vAlign w:val="center"/>
          </w:tcPr>
          <w:p w14:paraId="537786FF" w14:textId="77777777" w:rsidR="0040212F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95940" w:rsidRPr="00FA7FDB" w14:paraId="4558EB46" w14:textId="77777777" w:rsidTr="001159D9">
        <w:tc>
          <w:tcPr>
            <w:tcW w:w="1962" w:type="dxa"/>
          </w:tcPr>
          <w:p w14:paraId="546FE1DC" w14:textId="77777777" w:rsidR="00B95940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3" w:type="dxa"/>
          </w:tcPr>
          <w:p w14:paraId="63388D30" w14:textId="77777777" w:rsidR="00B95940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15" w:type="dxa"/>
            <w:vAlign w:val="center"/>
          </w:tcPr>
          <w:p w14:paraId="0B8D433B" w14:textId="77777777" w:rsidR="00B95940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F46C926" w14:textId="77777777" w:rsidR="00923D7D" w:rsidRPr="00FA7F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FA626" w14:textId="77777777" w:rsidR="0085747A" w:rsidRPr="00FA7F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4.2 </w:t>
      </w:r>
      <w:r w:rsidR="0085747A" w:rsidRPr="00FA7FD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A7FDB">
        <w:rPr>
          <w:rFonts w:ascii="Corbel" w:hAnsi="Corbel"/>
          <w:smallCaps w:val="0"/>
          <w:szCs w:val="24"/>
        </w:rPr>
        <w:t xml:space="preserve"> </w:t>
      </w:r>
    </w:p>
    <w:p w14:paraId="5CB5D6A5" w14:textId="77777777" w:rsidR="00923D7D" w:rsidRPr="00FA7FD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1B04F502" w14:textId="77777777" w:rsidTr="00923D7D">
        <w:tc>
          <w:tcPr>
            <w:tcW w:w="9670" w:type="dxa"/>
          </w:tcPr>
          <w:p w14:paraId="46F865C9" w14:textId="77777777" w:rsidR="0040212F" w:rsidRPr="00FA7FDB" w:rsidRDefault="0040212F" w:rsidP="004021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Obecność na zajęciach: konieczna, aktywna. Dopuszczalna jedna nieusprawiedliwiona nieobecność oraz jedna usprawiedliwiona. Szczególne przypadki (np. poważna choroba) konsultowane z prowadzącym, a treści programowe z zaległych ćwiczeń zaliczane są na konsultacjach.</w:t>
            </w:r>
          </w:p>
          <w:p w14:paraId="4265B4CC" w14:textId="77777777" w:rsidR="0040212F" w:rsidRPr="00FA7FDB" w:rsidRDefault="0040212F" w:rsidP="004021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52D5DBB6" w14:textId="77777777" w:rsidR="0040212F" w:rsidRPr="00FA7FDB" w:rsidRDefault="005F556D" w:rsidP="004021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40212F" w:rsidRPr="00FA7FDB">
              <w:rPr>
                <w:rFonts w:ascii="Corbel" w:hAnsi="Corbel"/>
                <w:b w:val="0"/>
                <w:smallCaps w:val="0"/>
                <w:szCs w:val="24"/>
              </w:rPr>
              <w:t>(pytania otwarte i zamknięte): adekwatność względem pytania, stopień wyczerpania zagadnienia;</w:t>
            </w:r>
          </w:p>
          <w:p w14:paraId="715ABAA4" w14:textId="77777777" w:rsidR="0040212F" w:rsidRPr="00FA7FDB" w:rsidRDefault="0040212F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- ocena dostateczna: jeśli student uzyska 60% pkt. </w:t>
            </w:r>
          </w:p>
          <w:p w14:paraId="40B72A80" w14:textId="77777777" w:rsidR="007F312B" w:rsidRPr="00FA7FDB" w:rsidRDefault="007F312B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plus dostateczny jeśli student uzyska 70% pkt.</w:t>
            </w:r>
          </w:p>
          <w:p w14:paraId="4DE65354" w14:textId="77777777" w:rsidR="007F312B" w:rsidRPr="00FA7FDB" w:rsidRDefault="0040212F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</w:t>
            </w:r>
            <w:r w:rsidR="007F312B" w:rsidRPr="00FA7FDB">
              <w:rPr>
                <w:rFonts w:ascii="Corbel" w:hAnsi="Corbel"/>
                <w:b w:val="0"/>
                <w:smallCaps w:val="0"/>
                <w:szCs w:val="24"/>
              </w:rPr>
              <w:t>a dobra: jeśli student uzyska 80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% pkt.</w:t>
            </w:r>
          </w:p>
          <w:p w14:paraId="1817ADC3" w14:textId="77777777" w:rsidR="007F312B" w:rsidRPr="00FA7FDB" w:rsidRDefault="007F312B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plus dobra jeśli student uzyska 85%</w:t>
            </w:r>
          </w:p>
          <w:p w14:paraId="5F71C90F" w14:textId="77777777" w:rsidR="0040212F" w:rsidRPr="00FA7FDB" w:rsidRDefault="0040212F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bardzo dobra: jeśli student uzyska 90</w:t>
            </w:r>
            <w:r w:rsidR="007F312B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 - 100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% pkt.</w:t>
            </w:r>
          </w:p>
          <w:p w14:paraId="2B3B3FA2" w14:textId="77777777" w:rsidR="0085747A" w:rsidRPr="00FA7FDB" w:rsidRDefault="0040212F" w:rsidP="007B66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Ocena końcowa </w:t>
            </w:r>
            <w:r w:rsidR="005F556D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 ćwiczeń 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stanowi średnią z oc</w:t>
            </w:r>
            <w:r w:rsidR="005F556D" w:rsidRPr="00FA7FDB">
              <w:rPr>
                <w:rFonts w:ascii="Corbel" w:hAnsi="Corbel"/>
                <w:b w:val="0"/>
                <w:smallCaps w:val="0"/>
                <w:szCs w:val="24"/>
              </w:rPr>
              <w:t>en za przygotowanie prezenta</w:t>
            </w:r>
            <w:r w:rsidR="007B66D1" w:rsidRPr="00FA7FDB">
              <w:rPr>
                <w:rFonts w:ascii="Corbel" w:hAnsi="Corbel"/>
                <w:b w:val="0"/>
                <w:smallCaps w:val="0"/>
                <w:szCs w:val="24"/>
              </w:rPr>
              <w:t>cji oraz z kolokwiów.</w:t>
            </w:r>
          </w:p>
        </w:tc>
      </w:tr>
    </w:tbl>
    <w:p w14:paraId="28380853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A40D48" w14:textId="77777777" w:rsidR="009F4610" w:rsidRPr="00FA7F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 xml:space="preserve">5. </w:t>
      </w:r>
      <w:r w:rsidR="00C61DC5" w:rsidRPr="00FA7F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9E2E51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FA7FDB" w14:paraId="1D621642" w14:textId="77777777" w:rsidTr="001159D9">
        <w:tc>
          <w:tcPr>
            <w:tcW w:w="5274" w:type="dxa"/>
            <w:vAlign w:val="center"/>
          </w:tcPr>
          <w:p w14:paraId="0763A4E2" w14:textId="77777777" w:rsidR="0085747A" w:rsidRPr="00FA7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7F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7F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14B92235" w14:textId="77777777" w:rsidR="0085747A" w:rsidRPr="00FA7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7F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A7FD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A7F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A30E2" w14:paraId="3BD4ACEC" w14:textId="77777777" w:rsidTr="001159D9">
        <w:tc>
          <w:tcPr>
            <w:tcW w:w="5274" w:type="dxa"/>
          </w:tcPr>
          <w:p w14:paraId="56FCB4FF" w14:textId="77777777" w:rsidR="0085747A" w:rsidRPr="00FA7FDB" w:rsidRDefault="00C61DC5" w:rsidP="001B4C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G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7FD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7FD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7F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37B87E5E" w14:textId="77777777" w:rsidR="0085747A" w:rsidRPr="009A30E2" w:rsidRDefault="004100AA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A30E2" w14:paraId="624FE1AC" w14:textId="77777777" w:rsidTr="001159D9">
        <w:tc>
          <w:tcPr>
            <w:tcW w:w="5274" w:type="dxa"/>
          </w:tcPr>
          <w:p w14:paraId="68FAAC3A" w14:textId="77777777" w:rsidR="00C61DC5" w:rsidRPr="00FA7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7FD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AE2CBF" w14:textId="77777777" w:rsidR="00C61DC5" w:rsidRPr="00FA7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7BF78901" w14:textId="77777777" w:rsidR="00C61DC5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A30E2" w14:paraId="498FE0BF" w14:textId="77777777" w:rsidTr="001159D9">
        <w:tc>
          <w:tcPr>
            <w:tcW w:w="5274" w:type="dxa"/>
          </w:tcPr>
          <w:p w14:paraId="2D917C7F" w14:textId="77777777" w:rsidR="005F556D" w:rsidRPr="00FA7FDB" w:rsidRDefault="005F5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4161D506" w14:textId="77777777" w:rsidR="0071620A" w:rsidRPr="00FA7FDB" w:rsidRDefault="005F5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FA7FDB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61362C8E" w14:textId="77777777" w:rsidR="00C61DC5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14:paraId="76583A92" w14:textId="77777777" w:rsidR="005F556D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-przygotowanie prezentacji multimedialnej</w:t>
            </w:r>
          </w:p>
          <w:p w14:paraId="31CBDDF7" w14:textId="77777777" w:rsidR="005F556D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 przygotowanie do egzaminu i kolokwiów</w:t>
            </w:r>
          </w:p>
        </w:tc>
        <w:tc>
          <w:tcPr>
            <w:tcW w:w="4246" w:type="dxa"/>
          </w:tcPr>
          <w:p w14:paraId="750F07FF" w14:textId="77777777" w:rsidR="00C61DC5" w:rsidRPr="009A30E2" w:rsidRDefault="00C61DC5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CB2B579" w14:textId="77777777" w:rsidR="005F556D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30</w:t>
            </w:r>
          </w:p>
          <w:p w14:paraId="4EE8DC44" w14:textId="77777777" w:rsidR="005F556D" w:rsidRPr="009A30E2" w:rsidRDefault="002C1A15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656F977" w14:textId="77777777" w:rsidR="005F556D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5</w:t>
            </w:r>
          </w:p>
          <w:p w14:paraId="61AD1F1F" w14:textId="77777777" w:rsidR="005F556D" w:rsidRPr="009A30E2" w:rsidRDefault="001159D9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1</w:t>
            </w:r>
            <w:r w:rsidR="002C1A1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A30E2" w14:paraId="0DFA790B" w14:textId="77777777" w:rsidTr="001159D9">
        <w:tc>
          <w:tcPr>
            <w:tcW w:w="5274" w:type="dxa"/>
          </w:tcPr>
          <w:p w14:paraId="2FADDC39" w14:textId="77777777" w:rsidR="0085747A" w:rsidRPr="00FA7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246" w:type="dxa"/>
          </w:tcPr>
          <w:p w14:paraId="3BE65292" w14:textId="77777777" w:rsidR="0085747A" w:rsidRPr="009A30E2" w:rsidRDefault="0087357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7FDB" w14:paraId="5C3B1BF5" w14:textId="77777777" w:rsidTr="001159D9">
        <w:tc>
          <w:tcPr>
            <w:tcW w:w="5274" w:type="dxa"/>
          </w:tcPr>
          <w:p w14:paraId="5D0251D8" w14:textId="77777777" w:rsidR="0085747A" w:rsidRPr="00FA7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3D0AA3CF" w14:textId="77777777" w:rsidR="0085747A" w:rsidRPr="00FA7FDB" w:rsidRDefault="003731E9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2AC6516" w14:textId="77777777" w:rsidR="0085747A" w:rsidRPr="00FA7FD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7F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7F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AEEA17" w14:textId="77777777" w:rsidR="003E1941" w:rsidRPr="00FA7F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5739D0" w14:textId="77777777" w:rsidR="0085747A" w:rsidRPr="00FA7F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6. </w:t>
      </w:r>
      <w:r w:rsidR="0085747A" w:rsidRPr="00FA7FDB">
        <w:rPr>
          <w:rFonts w:ascii="Corbel" w:hAnsi="Corbel"/>
          <w:smallCaps w:val="0"/>
          <w:szCs w:val="24"/>
        </w:rPr>
        <w:t>PRAKTYKI ZAWO</w:t>
      </w:r>
      <w:r w:rsidR="009D3F3B" w:rsidRPr="00FA7FDB">
        <w:rPr>
          <w:rFonts w:ascii="Corbel" w:hAnsi="Corbel"/>
          <w:smallCaps w:val="0"/>
          <w:szCs w:val="24"/>
        </w:rPr>
        <w:t>DOWE W RAMACH PRZEDMIOTU</w:t>
      </w:r>
    </w:p>
    <w:p w14:paraId="7451C902" w14:textId="77777777"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FA7FDB" w14:paraId="4BFC22CE" w14:textId="77777777" w:rsidTr="001159D9">
        <w:trPr>
          <w:trHeight w:val="397"/>
        </w:trPr>
        <w:tc>
          <w:tcPr>
            <w:tcW w:w="4082" w:type="dxa"/>
          </w:tcPr>
          <w:p w14:paraId="00995A06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61F5B3E" w14:textId="77777777" w:rsidR="0085747A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7FDB" w14:paraId="523A95C2" w14:textId="77777777" w:rsidTr="001159D9">
        <w:trPr>
          <w:trHeight w:val="397"/>
        </w:trPr>
        <w:tc>
          <w:tcPr>
            <w:tcW w:w="4082" w:type="dxa"/>
          </w:tcPr>
          <w:p w14:paraId="22D0108B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3175C3F" w14:textId="77777777" w:rsidR="0085747A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C900826" w14:textId="77777777" w:rsidR="003E1941" w:rsidRPr="00FA7F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955706" w14:textId="77777777" w:rsidR="0085747A" w:rsidRPr="00FA7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7. </w:t>
      </w:r>
      <w:r w:rsidR="0085747A" w:rsidRPr="00FA7FDB">
        <w:rPr>
          <w:rFonts w:ascii="Corbel" w:hAnsi="Corbel"/>
          <w:smallCaps w:val="0"/>
          <w:szCs w:val="24"/>
        </w:rPr>
        <w:t>LITERATURA</w:t>
      </w:r>
      <w:r w:rsidRPr="00FA7FDB">
        <w:rPr>
          <w:rFonts w:ascii="Corbel" w:hAnsi="Corbel"/>
          <w:smallCaps w:val="0"/>
          <w:szCs w:val="24"/>
        </w:rPr>
        <w:t xml:space="preserve"> </w:t>
      </w:r>
    </w:p>
    <w:p w14:paraId="78384403" w14:textId="77777777" w:rsidR="00675843" w:rsidRPr="00FA7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FA7FDB" w14:paraId="60A26356" w14:textId="77777777" w:rsidTr="001159D9">
        <w:trPr>
          <w:trHeight w:val="397"/>
        </w:trPr>
        <w:tc>
          <w:tcPr>
            <w:tcW w:w="9497" w:type="dxa"/>
          </w:tcPr>
          <w:p w14:paraId="21962832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90B872" w14:textId="77777777"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Aleksandrowicz R.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PZWL, Warszawa 1996.</w:t>
            </w:r>
          </w:p>
          <w:p w14:paraId="03009C53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Doleżych B., Łaszczyca P.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Adam Marszałek, Toruń 2010.</w:t>
            </w:r>
          </w:p>
          <w:p w14:paraId="4979C463" w14:textId="77777777"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Akademickie „Żak”, Warszawa 2001.</w:t>
            </w:r>
          </w:p>
          <w:p w14:paraId="5F6FF88F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 Jopkiewicz A., Suliga E.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Instytut Technologii Eksploatacji, Radom-Kielce 2008, 2011.</w:t>
            </w:r>
          </w:p>
          <w:p w14:paraId="659F7AAF" w14:textId="77777777"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Malinowski A., </w:t>
            </w:r>
            <w:r w:rsidR="004F55B2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Auksologia.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Rozwój biologiczny człowieka w ujęciu biomedycznym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UZ, Zielona Góra 2004. </w:t>
            </w:r>
          </w:p>
          <w:p w14:paraId="32328BA1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Mięsowicz I. (red.)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WAPS, Warszawa 2001.</w:t>
            </w:r>
          </w:p>
          <w:p w14:paraId="58236339" w14:textId="77777777" w:rsidR="005F556D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6. Woynarowska B., Kowalewska A., Izdebski Z., 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Komosińska K.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</w:t>
            </w:r>
            <w:r w:rsidR="007A7E93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podstawy kształcenia i wychowania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A7E93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Warszawa, 2010.</w:t>
            </w:r>
          </w:p>
        </w:tc>
      </w:tr>
      <w:tr w:rsidR="0085747A" w:rsidRPr="00FA7FDB" w14:paraId="608DDE5E" w14:textId="77777777" w:rsidTr="001159D9">
        <w:trPr>
          <w:trHeight w:val="397"/>
        </w:trPr>
        <w:tc>
          <w:tcPr>
            <w:tcW w:w="9497" w:type="dxa"/>
          </w:tcPr>
          <w:p w14:paraId="50C9CE15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F3CE6C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Gołąb B.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PZWL, Warszawa 2000.</w:t>
            </w:r>
          </w:p>
          <w:p w14:paraId="6C42FA6B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Wolański N.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2005.</w:t>
            </w:r>
          </w:p>
        </w:tc>
      </w:tr>
    </w:tbl>
    <w:p w14:paraId="3D98B3F6" w14:textId="77777777"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3CA8DB" w14:textId="77777777"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68DCA" w14:textId="77777777" w:rsidR="0085747A" w:rsidRPr="00FA7FD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21A22A5" w14:textId="77777777" w:rsidR="001159D9" w:rsidRPr="00FA7FDB" w:rsidRDefault="001159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B010DA" w14:textId="77777777" w:rsidR="001159D9" w:rsidRPr="00FA7FDB" w:rsidRDefault="001159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833531" w14:textId="77777777" w:rsidR="001159D9" w:rsidRPr="00FA7FDB" w:rsidRDefault="001159D9" w:rsidP="001159D9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59D9" w:rsidRPr="00FA7F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4854" w14:textId="77777777" w:rsidR="00EF64C3" w:rsidRDefault="00EF64C3" w:rsidP="00C16ABF">
      <w:pPr>
        <w:spacing w:after="0" w:line="240" w:lineRule="auto"/>
      </w:pPr>
      <w:r>
        <w:separator/>
      </w:r>
    </w:p>
  </w:endnote>
  <w:endnote w:type="continuationSeparator" w:id="0">
    <w:p w14:paraId="5163A264" w14:textId="77777777" w:rsidR="00EF64C3" w:rsidRDefault="00EF64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4EF5" w14:textId="77777777" w:rsidR="00EF64C3" w:rsidRDefault="00EF64C3" w:rsidP="00C16ABF">
      <w:pPr>
        <w:spacing w:after="0" w:line="240" w:lineRule="auto"/>
      </w:pPr>
      <w:r>
        <w:separator/>
      </w:r>
    </w:p>
  </w:footnote>
  <w:footnote w:type="continuationSeparator" w:id="0">
    <w:p w14:paraId="5E370BD9" w14:textId="77777777" w:rsidR="00EF64C3" w:rsidRDefault="00EF64C3" w:rsidP="00C16ABF">
      <w:pPr>
        <w:spacing w:after="0" w:line="240" w:lineRule="auto"/>
      </w:pPr>
      <w:r>
        <w:continuationSeparator/>
      </w:r>
    </w:p>
  </w:footnote>
  <w:footnote w:id="1">
    <w:p w14:paraId="38917D1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075654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F99"/>
    <w:rsid w:val="00015B8F"/>
    <w:rsid w:val="00022ECE"/>
    <w:rsid w:val="00042A51"/>
    <w:rsid w:val="00042D2E"/>
    <w:rsid w:val="00044C82"/>
    <w:rsid w:val="00070ED6"/>
    <w:rsid w:val="0007259A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3EA"/>
    <w:rsid w:val="000D04B0"/>
    <w:rsid w:val="000F1C57"/>
    <w:rsid w:val="000F4DF7"/>
    <w:rsid w:val="000F5615"/>
    <w:rsid w:val="001159D9"/>
    <w:rsid w:val="00124BFF"/>
    <w:rsid w:val="0012560E"/>
    <w:rsid w:val="00127108"/>
    <w:rsid w:val="00134B13"/>
    <w:rsid w:val="00136B66"/>
    <w:rsid w:val="00146B1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0D"/>
    <w:rsid w:val="00192F37"/>
    <w:rsid w:val="001A064A"/>
    <w:rsid w:val="001A70D2"/>
    <w:rsid w:val="001B4C3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7E87"/>
    <w:rsid w:val="00291567"/>
    <w:rsid w:val="002A22BF"/>
    <w:rsid w:val="002A2389"/>
    <w:rsid w:val="002A671D"/>
    <w:rsid w:val="002B4D55"/>
    <w:rsid w:val="002B5EA0"/>
    <w:rsid w:val="002B6119"/>
    <w:rsid w:val="002C1A15"/>
    <w:rsid w:val="002C1F06"/>
    <w:rsid w:val="002D3375"/>
    <w:rsid w:val="002D73D4"/>
    <w:rsid w:val="002F02A3"/>
    <w:rsid w:val="002F4ABE"/>
    <w:rsid w:val="003018BA"/>
    <w:rsid w:val="00301F36"/>
    <w:rsid w:val="0030395F"/>
    <w:rsid w:val="00305C92"/>
    <w:rsid w:val="003151C5"/>
    <w:rsid w:val="003343CF"/>
    <w:rsid w:val="00342280"/>
    <w:rsid w:val="00346FE9"/>
    <w:rsid w:val="0034759A"/>
    <w:rsid w:val="003503F6"/>
    <w:rsid w:val="003530DD"/>
    <w:rsid w:val="00362CB3"/>
    <w:rsid w:val="00363F78"/>
    <w:rsid w:val="003731E9"/>
    <w:rsid w:val="0039081F"/>
    <w:rsid w:val="003A0A5B"/>
    <w:rsid w:val="003A1176"/>
    <w:rsid w:val="003C0BAE"/>
    <w:rsid w:val="003D18A9"/>
    <w:rsid w:val="003D6CE2"/>
    <w:rsid w:val="003D7872"/>
    <w:rsid w:val="003E1941"/>
    <w:rsid w:val="003E2FE6"/>
    <w:rsid w:val="003E49D5"/>
    <w:rsid w:val="003F205D"/>
    <w:rsid w:val="003F38C0"/>
    <w:rsid w:val="0040212F"/>
    <w:rsid w:val="00407619"/>
    <w:rsid w:val="004100A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07B"/>
    <w:rsid w:val="004840FD"/>
    <w:rsid w:val="00490F7D"/>
    <w:rsid w:val="00491678"/>
    <w:rsid w:val="004968E2"/>
    <w:rsid w:val="00497664"/>
    <w:rsid w:val="004A3EEA"/>
    <w:rsid w:val="004A4D1F"/>
    <w:rsid w:val="004C35B4"/>
    <w:rsid w:val="004D31ED"/>
    <w:rsid w:val="004D5282"/>
    <w:rsid w:val="004F1551"/>
    <w:rsid w:val="004F3292"/>
    <w:rsid w:val="004F55A3"/>
    <w:rsid w:val="004F55B2"/>
    <w:rsid w:val="0050496F"/>
    <w:rsid w:val="00513B6F"/>
    <w:rsid w:val="00517AA3"/>
    <w:rsid w:val="00517C63"/>
    <w:rsid w:val="005363C4"/>
    <w:rsid w:val="00536BDE"/>
    <w:rsid w:val="00542FC6"/>
    <w:rsid w:val="00543ACC"/>
    <w:rsid w:val="0056696D"/>
    <w:rsid w:val="0058578E"/>
    <w:rsid w:val="0059484D"/>
    <w:rsid w:val="005A0855"/>
    <w:rsid w:val="005A3196"/>
    <w:rsid w:val="005C080F"/>
    <w:rsid w:val="005C3FCE"/>
    <w:rsid w:val="005C55E5"/>
    <w:rsid w:val="005C696A"/>
    <w:rsid w:val="005E6E85"/>
    <w:rsid w:val="005F31D2"/>
    <w:rsid w:val="005F556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6A4"/>
    <w:rsid w:val="006D050F"/>
    <w:rsid w:val="006D6139"/>
    <w:rsid w:val="006E5D65"/>
    <w:rsid w:val="006F1282"/>
    <w:rsid w:val="006F1FBC"/>
    <w:rsid w:val="006F31E2"/>
    <w:rsid w:val="0070348E"/>
    <w:rsid w:val="0070618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08F"/>
    <w:rsid w:val="0078168C"/>
    <w:rsid w:val="00787C2A"/>
    <w:rsid w:val="00790E27"/>
    <w:rsid w:val="007958B6"/>
    <w:rsid w:val="007A159D"/>
    <w:rsid w:val="007A265C"/>
    <w:rsid w:val="007A4022"/>
    <w:rsid w:val="007A6E6E"/>
    <w:rsid w:val="007A7E93"/>
    <w:rsid w:val="007B66D1"/>
    <w:rsid w:val="007B7FDF"/>
    <w:rsid w:val="007C3299"/>
    <w:rsid w:val="007C3BCC"/>
    <w:rsid w:val="007C4546"/>
    <w:rsid w:val="007D3DDF"/>
    <w:rsid w:val="007D6E56"/>
    <w:rsid w:val="007F312B"/>
    <w:rsid w:val="007F4155"/>
    <w:rsid w:val="007F5361"/>
    <w:rsid w:val="00801413"/>
    <w:rsid w:val="0081554D"/>
    <w:rsid w:val="0081707E"/>
    <w:rsid w:val="008449B3"/>
    <w:rsid w:val="008552A2"/>
    <w:rsid w:val="0085747A"/>
    <w:rsid w:val="00873573"/>
    <w:rsid w:val="00884922"/>
    <w:rsid w:val="00885F64"/>
    <w:rsid w:val="00886DFA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3D13"/>
    <w:rsid w:val="008E64F4"/>
    <w:rsid w:val="008F12C9"/>
    <w:rsid w:val="008F6E29"/>
    <w:rsid w:val="00916188"/>
    <w:rsid w:val="00923D7D"/>
    <w:rsid w:val="00926951"/>
    <w:rsid w:val="009508DF"/>
    <w:rsid w:val="00950DAC"/>
    <w:rsid w:val="00954A07"/>
    <w:rsid w:val="00997F14"/>
    <w:rsid w:val="009A30E2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8F7"/>
    <w:rsid w:val="00A00ECC"/>
    <w:rsid w:val="00A155EE"/>
    <w:rsid w:val="00A2245B"/>
    <w:rsid w:val="00A27179"/>
    <w:rsid w:val="00A30110"/>
    <w:rsid w:val="00A31F59"/>
    <w:rsid w:val="00A36899"/>
    <w:rsid w:val="00A371F6"/>
    <w:rsid w:val="00A43BF6"/>
    <w:rsid w:val="00A47CD8"/>
    <w:rsid w:val="00A51913"/>
    <w:rsid w:val="00A53FA5"/>
    <w:rsid w:val="00A54817"/>
    <w:rsid w:val="00A601C8"/>
    <w:rsid w:val="00A60799"/>
    <w:rsid w:val="00A8463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45A"/>
    <w:rsid w:val="00B06142"/>
    <w:rsid w:val="00B135B1"/>
    <w:rsid w:val="00B3130B"/>
    <w:rsid w:val="00B40ADB"/>
    <w:rsid w:val="00B43B77"/>
    <w:rsid w:val="00B43E80"/>
    <w:rsid w:val="00B607DB"/>
    <w:rsid w:val="00B66529"/>
    <w:rsid w:val="00B71948"/>
    <w:rsid w:val="00B75946"/>
    <w:rsid w:val="00B8056E"/>
    <w:rsid w:val="00B819C8"/>
    <w:rsid w:val="00B82308"/>
    <w:rsid w:val="00B90885"/>
    <w:rsid w:val="00B95940"/>
    <w:rsid w:val="00BB520A"/>
    <w:rsid w:val="00BC51C2"/>
    <w:rsid w:val="00BD3869"/>
    <w:rsid w:val="00BD66E9"/>
    <w:rsid w:val="00BD6FF4"/>
    <w:rsid w:val="00BF0108"/>
    <w:rsid w:val="00BF2C41"/>
    <w:rsid w:val="00C025E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173"/>
    <w:rsid w:val="00D608D1"/>
    <w:rsid w:val="00D74119"/>
    <w:rsid w:val="00D8075B"/>
    <w:rsid w:val="00D8678B"/>
    <w:rsid w:val="00DA2114"/>
    <w:rsid w:val="00DE09C0"/>
    <w:rsid w:val="00DE4A14"/>
    <w:rsid w:val="00DE52A5"/>
    <w:rsid w:val="00DF320D"/>
    <w:rsid w:val="00DF71C8"/>
    <w:rsid w:val="00E129B8"/>
    <w:rsid w:val="00E21C00"/>
    <w:rsid w:val="00E21E7D"/>
    <w:rsid w:val="00E22FBC"/>
    <w:rsid w:val="00E24BF5"/>
    <w:rsid w:val="00E25338"/>
    <w:rsid w:val="00E373A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C6"/>
    <w:rsid w:val="00EC4899"/>
    <w:rsid w:val="00ED03AB"/>
    <w:rsid w:val="00ED32D2"/>
    <w:rsid w:val="00EE32DE"/>
    <w:rsid w:val="00EE5457"/>
    <w:rsid w:val="00EF64C3"/>
    <w:rsid w:val="00F05768"/>
    <w:rsid w:val="00F070AB"/>
    <w:rsid w:val="00F12AFD"/>
    <w:rsid w:val="00F17567"/>
    <w:rsid w:val="00F27604"/>
    <w:rsid w:val="00F27A7B"/>
    <w:rsid w:val="00F448A7"/>
    <w:rsid w:val="00F526AF"/>
    <w:rsid w:val="00F617C3"/>
    <w:rsid w:val="00F7066B"/>
    <w:rsid w:val="00F83B28"/>
    <w:rsid w:val="00F93BF8"/>
    <w:rsid w:val="00F974DA"/>
    <w:rsid w:val="00F97676"/>
    <w:rsid w:val="00FA46E5"/>
    <w:rsid w:val="00FA7FDB"/>
    <w:rsid w:val="00FB4CDB"/>
    <w:rsid w:val="00FB7DBA"/>
    <w:rsid w:val="00FC1C25"/>
    <w:rsid w:val="00FC3F45"/>
    <w:rsid w:val="00FD137C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F5319"/>
  <w15:docId w15:val="{B4E1E661-0595-4F2B-917E-0E2142D1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A994-35C9-4999-9DF0-8B50EE69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1287</Words>
  <Characters>7723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2025-01-27T13:17:00Z</dcterms:created>
  <dcterms:modified xsi:type="dcterms:W3CDTF">2025-01-27T13:17:00Z</dcterms:modified>
</cp:coreProperties>
</file>